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128977" w14:textId="77777777" w:rsidR="003004AB" w:rsidRDefault="003004AB" w:rsidP="003004A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JOHNSON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2A307B1D" w14:textId="6B373E54" w:rsidR="003004AB" w:rsidRDefault="003004AB" w:rsidP="003004A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hAnsi="Times New Roman" w:cs="Times New Roman"/>
          <w:sz w:val="24"/>
          <w:szCs w:val="24"/>
        </w:rPr>
        <w:t>Shelford Priory.</w:t>
      </w:r>
    </w:p>
    <w:p w14:paraId="20EFDC0E" w14:textId="77777777" w:rsidR="003004AB" w:rsidRDefault="003004AB" w:rsidP="003004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D9DABB" w14:textId="77777777" w:rsidR="003004AB" w:rsidRDefault="003004AB" w:rsidP="003004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A90303" w14:textId="77777777" w:rsidR="003004AB" w:rsidRDefault="003004AB" w:rsidP="003004A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Dec.1484</w:t>
      </w:r>
      <w:r>
        <w:rPr>
          <w:rFonts w:ascii="Times New Roman" w:hAnsi="Times New Roman" w:cs="Times New Roman"/>
          <w:sz w:val="24"/>
          <w:szCs w:val="24"/>
        </w:rPr>
        <w:tab/>
        <w:t>He was ordained subdeacon in the conventual church of the Austin Friars at</w:t>
      </w:r>
    </w:p>
    <w:p w14:paraId="3AE56414" w14:textId="77777777" w:rsidR="003004AB" w:rsidRDefault="003004AB" w:rsidP="003004A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York by William Egremont, Bishop of Dromore(q.v.).</w:t>
      </w:r>
    </w:p>
    <w:p w14:paraId="0D3D32E1" w14:textId="77777777" w:rsidR="003004AB" w:rsidRDefault="003004AB" w:rsidP="003004A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(“York Clergy Ordinations 1475-1500” ed. David M. Smith p.101)</w:t>
      </w:r>
    </w:p>
    <w:p w14:paraId="7FD58C85" w14:textId="77777777" w:rsidR="003004AB" w:rsidRDefault="003004AB" w:rsidP="003004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7CBFA8" w14:textId="77777777" w:rsidR="003004AB" w:rsidRDefault="003004AB" w:rsidP="003004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D154E4" w14:textId="77777777" w:rsidR="003004AB" w:rsidRDefault="003004AB" w:rsidP="003004A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May 2021</w:t>
      </w:r>
    </w:p>
    <w:p w14:paraId="6138C0CB" w14:textId="43B285E5" w:rsidR="00BA00AB" w:rsidRPr="003004AB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3004A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0A455D" w14:textId="77777777" w:rsidR="003004AB" w:rsidRDefault="003004AB" w:rsidP="009139A6">
      <w:r>
        <w:separator/>
      </w:r>
    </w:p>
  </w:endnote>
  <w:endnote w:type="continuationSeparator" w:id="0">
    <w:p w14:paraId="32561BBF" w14:textId="77777777" w:rsidR="003004AB" w:rsidRDefault="003004A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A314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B2A0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3BBA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4918EA" w14:textId="77777777" w:rsidR="003004AB" w:rsidRDefault="003004AB" w:rsidP="009139A6">
      <w:r>
        <w:separator/>
      </w:r>
    </w:p>
  </w:footnote>
  <w:footnote w:type="continuationSeparator" w:id="0">
    <w:p w14:paraId="152A6571" w14:textId="77777777" w:rsidR="003004AB" w:rsidRDefault="003004A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64F7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FFB2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231F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4AB"/>
    <w:rsid w:val="000666E0"/>
    <w:rsid w:val="002510B7"/>
    <w:rsid w:val="003004AB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CB73F9"/>
  <w15:chartTrackingRefBased/>
  <w15:docId w15:val="{98BA4F6A-630D-442E-A400-B8EC91CEF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2021-05-06T18:30:00Z</dcterms:created>
  <dcterms:modified xsi:type="dcterms:W3CDTF">2021-05-06T18:32:00Z</dcterms:modified>
</cp:coreProperties>
</file>